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E10F4" w14:textId="6E4EBAE8" w:rsidR="00A02E94" w:rsidRPr="00A64E1B" w:rsidRDefault="008673D0" w:rsidP="00A02E94">
      <w:pPr>
        <w:spacing w:after="240"/>
        <w:jc w:val="right"/>
      </w:pPr>
      <w:bookmarkStart w:id="0" w:name="_Hlk53520193"/>
      <w:r w:rsidRPr="00A64E1B">
        <w:t>Poznań</w:t>
      </w:r>
      <w:r w:rsidR="00A02E94" w:rsidRPr="00A64E1B">
        <w:t xml:space="preserve"> dnia: </w:t>
      </w:r>
      <w:r w:rsidRPr="00A64E1B">
        <w:t>2023-07-1</w:t>
      </w:r>
      <w:r w:rsidR="00B71FBF">
        <w:t>9</w:t>
      </w:r>
    </w:p>
    <w:p w14:paraId="58E1EBD1" w14:textId="77777777" w:rsidR="008673D0" w:rsidRPr="00A64E1B" w:rsidRDefault="008673D0" w:rsidP="00A02E94">
      <w:pPr>
        <w:spacing w:after="40"/>
        <w:rPr>
          <w:b/>
          <w:bCs/>
        </w:rPr>
      </w:pPr>
      <w:r w:rsidRPr="00A64E1B">
        <w:rPr>
          <w:b/>
          <w:bCs/>
        </w:rPr>
        <w:t>Szpital Wojewódzki w Poznaniu</w:t>
      </w:r>
    </w:p>
    <w:p w14:paraId="6E2089DD" w14:textId="77777777" w:rsidR="00A02E94" w:rsidRPr="00A64E1B" w:rsidRDefault="008673D0" w:rsidP="00A02E94">
      <w:pPr>
        <w:spacing w:after="40"/>
        <w:rPr>
          <w:b/>
          <w:bCs/>
        </w:rPr>
      </w:pPr>
      <w:r w:rsidRPr="00A64E1B">
        <w:rPr>
          <w:b/>
          <w:bCs/>
        </w:rPr>
        <w:t>Dział Zamówień Publicznych</w:t>
      </w:r>
    </w:p>
    <w:p w14:paraId="7155D46D" w14:textId="77777777" w:rsidR="00A02E94" w:rsidRPr="00A64E1B" w:rsidRDefault="008673D0" w:rsidP="00A02E94">
      <w:r w:rsidRPr="00A64E1B">
        <w:t>Juraszów</w:t>
      </w:r>
      <w:r w:rsidR="00A02E94" w:rsidRPr="00A64E1B">
        <w:t xml:space="preserve"> </w:t>
      </w:r>
      <w:r w:rsidRPr="00A64E1B">
        <w:t>7/19</w:t>
      </w:r>
    </w:p>
    <w:p w14:paraId="5CB043E0" w14:textId="77777777" w:rsidR="00A02E94" w:rsidRPr="00A64E1B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A64E1B">
        <w:rPr>
          <w:b/>
        </w:rPr>
        <w:t>WYKONAWCY</w:t>
      </w:r>
    </w:p>
    <w:p w14:paraId="7128D279" w14:textId="77777777" w:rsidR="00A02E94" w:rsidRPr="00A64E1B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A64E1B">
        <w:t>ubiegający się o zamówienie</w:t>
      </w:r>
    </w:p>
    <w:p w14:paraId="461F4D97" w14:textId="77777777" w:rsidR="00A02E94" w:rsidRPr="00A64E1B" w:rsidRDefault="00A02E94" w:rsidP="00A02E94">
      <w:pPr>
        <w:pStyle w:val="Nagwek1"/>
        <w:spacing w:before="600"/>
        <w:rPr>
          <w:sz w:val="28"/>
        </w:rPr>
      </w:pPr>
      <w:r w:rsidRPr="00A64E1B">
        <w:rPr>
          <w:sz w:val="28"/>
        </w:rPr>
        <w:t>ZAWIADOMIENIE</w:t>
      </w:r>
    </w:p>
    <w:p w14:paraId="39F06768" w14:textId="77777777" w:rsidR="00A02E94" w:rsidRPr="00A64E1B" w:rsidRDefault="00A02E94" w:rsidP="00A02E94">
      <w:pPr>
        <w:spacing w:after="480"/>
        <w:jc w:val="center"/>
        <w:rPr>
          <w:b/>
          <w:sz w:val="28"/>
        </w:rPr>
      </w:pPr>
      <w:r w:rsidRPr="00A64E1B">
        <w:rPr>
          <w:b/>
          <w:sz w:val="28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8673D0" w:rsidRPr="00A64E1B" w14:paraId="69152CD2" w14:textId="77777777" w:rsidTr="00BF2C89">
        <w:trPr>
          <w:trHeight w:val="638"/>
        </w:trPr>
        <w:tc>
          <w:tcPr>
            <w:tcW w:w="959" w:type="dxa"/>
            <w:hideMark/>
          </w:tcPr>
          <w:p w14:paraId="56BBDA8B" w14:textId="77777777" w:rsidR="008673D0" w:rsidRPr="00A64E1B" w:rsidRDefault="008673D0" w:rsidP="00BF2C89">
            <w:pPr>
              <w:spacing w:after="60" w:line="276" w:lineRule="auto"/>
              <w:jc w:val="both"/>
            </w:pPr>
            <w:r w:rsidRPr="00A64E1B">
              <w:t>Dotyczy:</w:t>
            </w:r>
          </w:p>
        </w:tc>
        <w:tc>
          <w:tcPr>
            <w:tcW w:w="9261" w:type="dxa"/>
            <w:hideMark/>
          </w:tcPr>
          <w:p w14:paraId="7FBBF78F" w14:textId="77777777" w:rsidR="008673D0" w:rsidRPr="00A64E1B" w:rsidRDefault="008673D0" w:rsidP="00BF2C89">
            <w:pPr>
              <w:spacing w:after="60" w:line="276" w:lineRule="auto"/>
              <w:jc w:val="both"/>
            </w:pPr>
            <w:r w:rsidRPr="00A64E1B">
              <w:t>postępowania o udzielenie zamówienia publicznego, prowadzonego w trybie przetarg nieograniczony</w:t>
            </w:r>
            <w:r w:rsidRPr="00A64E1B">
              <w:rPr>
                <w:b/>
              </w:rPr>
              <w:t xml:space="preserve"> </w:t>
            </w:r>
            <w:r w:rsidRPr="00A64E1B">
              <w:rPr>
                <w:bCs/>
              </w:rPr>
              <w:t>na</w:t>
            </w:r>
            <w:r w:rsidRPr="00A64E1B">
              <w:rPr>
                <w:b/>
              </w:rPr>
              <w:t xml:space="preserve"> </w:t>
            </w:r>
            <w:r w:rsidRPr="00A64E1B">
              <w:rPr>
                <w:bCs/>
              </w:rPr>
              <w:t>”</w:t>
            </w:r>
            <w:r w:rsidRPr="00A64E1B">
              <w:rPr>
                <w:b/>
                <w:bCs/>
              </w:rPr>
              <w:t>Dostawa opatrunków specjalistycznych</w:t>
            </w:r>
            <w:r w:rsidRPr="00A64E1B">
              <w:rPr>
                <w:bCs/>
              </w:rPr>
              <w:t>”</w:t>
            </w:r>
            <w:r w:rsidRPr="00A64E1B">
              <w:rPr>
                <w:b/>
              </w:rPr>
              <w:t xml:space="preserve"> </w:t>
            </w:r>
            <w:r w:rsidRPr="00A64E1B">
              <w:rPr>
                <w:bCs/>
              </w:rPr>
              <w:t>– znak sprawy</w:t>
            </w:r>
            <w:r w:rsidRPr="00A64E1B">
              <w:rPr>
                <w:b/>
              </w:rPr>
              <w:t xml:space="preserve"> SZW/DZP/36/2023</w:t>
            </w:r>
            <w:r w:rsidRPr="00A64E1B">
              <w:rPr>
                <w:bCs/>
              </w:rPr>
              <w:t>.</w:t>
            </w:r>
          </w:p>
        </w:tc>
      </w:tr>
    </w:tbl>
    <w:p w14:paraId="6C656880" w14:textId="77777777" w:rsidR="00A02E94" w:rsidRPr="00A64E1B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</w:rPr>
      </w:pPr>
      <w:r w:rsidRPr="00A64E1B">
        <w:t xml:space="preserve">Zamawiający, działając na podstawie art. 253 ust. 1 ustawy z dnia 11 września 2019r. Prawo zamówień publicznych </w:t>
      </w:r>
      <w:r w:rsidR="008673D0" w:rsidRPr="00A64E1B">
        <w:t>(</w:t>
      </w:r>
      <w:proofErr w:type="spellStart"/>
      <w:r w:rsidR="008673D0" w:rsidRPr="00A64E1B">
        <w:t>t.j</w:t>
      </w:r>
      <w:proofErr w:type="spellEnd"/>
      <w:r w:rsidR="008673D0" w:rsidRPr="00A64E1B">
        <w:t>. Dz. U. z 2022r. poz. 1710)</w:t>
      </w:r>
      <w:r w:rsidRPr="00A64E1B">
        <w:t xml:space="preserve">, zwanej dalej „ustawą </w:t>
      </w:r>
      <w:proofErr w:type="spellStart"/>
      <w:r w:rsidRPr="00A64E1B">
        <w:t>Pzp</w:t>
      </w:r>
      <w:proofErr w:type="spellEnd"/>
      <w:r w:rsidRPr="00A64E1B">
        <w:t>”, informuje, że w toczącym się postępowaniu o udzielenie zamówienia publicznego, jako najkorzystniejsza wybrana została oferta: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8673D0" w:rsidRPr="00A64E1B" w14:paraId="727C3CF9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6517" w14:textId="77777777" w:rsidR="008673D0" w:rsidRPr="00A64E1B" w:rsidRDefault="008673D0" w:rsidP="00BF2C89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0796FAA7" w14:textId="77777777" w:rsidR="008673D0" w:rsidRPr="00A64E1B" w:rsidRDefault="008673D0" w:rsidP="00BF2C89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461A7D3C" w14:textId="275F7465" w:rsidR="008673D0" w:rsidRPr="00A64E1B" w:rsidRDefault="008673D0" w:rsidP="00BF2C89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 w:rsidR="00B71FBF"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014332DA" w14:textId="33307676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3,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2 758.55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0A0296B0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205B87FA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5716AAE1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5804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6E8A7914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5153D61F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3E0CF087" w14:textId="3DE5C71F" w:rsidR="008673D0" w:rsidRPr="00B71FBF" w:rsidRDefault="00B71FBF" w:rsidP="00B71FBF">
            <w:pPr>
              <w:spacing w:after="120"/>
              <w:jc w:val="both"/>
              <w:rPr>
                <w:bCs/>
                <w:u w:val="single"/>
              </w:rPr>
            </w:pPr>
            <w:r w:rsidRPr="00B71FBF">
              <w:rPr>
                <w:u w:val="single"/>
              </w:rPr>
              <w:t xml:space="preserve">Zadanie nr 5,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11 687.50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11744064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33D6EB89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307CF8A2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45CC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7464511D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4788B39B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7488CC0D" w14:textId="0E810908" w:rsidR="008673D0" w:rsidRPr="00B71FBF" w:rsidRDefault="00B71FBF" w:rsidP="00B71FBF">
            <w:pPr>
              <w:spacing w:before="120" w:after="240"/>
              <w:jc w:val="both"/>
              <w:rPr>
                <w:bCs/>
                <w:u w:val="single"/>
              </w:rPr>
            </w:pPr>
            <w:r w:rsidRPr="00B71FBF">
              <w:rPr>
                <w:u w:val="single"/>
              </w:rPr>
              <w:t>Zadanie nr 7</w:t>
            </w:r>
            <w:r w:rsidRPr="00B71FBF">
              <w:rPr>
                <w:b/>
                <w:bCs/>
                <w:u w:val="single"/>
              </w:rPr>
              <w:t xml:space="preserve">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1 461.70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3F09020A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57A00216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070F3A57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14B4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lastRenderedPageBreak/>
              <w:t>ConvaTec Polska Sp. z o.o.</w:t>
            </w:r>
          </w:p>
          <w:p w14:paraId="74AA1D98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3D3E591D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1A19B2A6" w14:textId="3DA27D4E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9,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9 539.75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66E74FFC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52F473E7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7CDA6681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8527" w14:textId="77777777" w:rsidR="008673D0" w:rsidRPr="00A64E1B" w:rsidRDefault="008673D0" w:rsidP="00BF2C89">
            <w:pPr>
              <w:spacing w:before="60" w:after="40"/>
              <w:jc w:val="both"/>
              <w:rPr>
                <w:b/>
              </w:rPr>
            </w:pPr>
            <w:proofErr w:type="spellStart"/>
            <w:r w:rsidRPr="00A64E1B">
              <w:rPr>
                <w:b/>
              </w:rPr>
              <w:t>Delfarma</w:t>
            </w:r>
            <w:proofErr w:type="spellEnd"/>
            <w:r w:rsidRPr="00A64E1B">
              <w:rPr>
                <w:b/>
              </w:rPr>
              <w:t xml:space="preserve"> Sp. z o.o.</w:t>
            </w:r>
          </w:p>
          <w:p w14:paraId="5F4519B5" w14:textId="77777777" w:rsidR="008673D0" w:rsidRPr="00A64E1B" w:rsidRDefault="008673D0" w:rsidP="00BF2C89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ul. Św. Teresy od Dzieciątka Jezus 111 </w:t>
            </w:r>
          </w:p>
          <w:p w14:paraId="78F82E36" w14:textId="77777777" w:rsidR="008673D0" w:rsidRPr="00A64E1B" w:rsidRDefault="008673D0" w:rsidP="00BF2C89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91-222 Łódź</w:t>
            </w:r>
          </w:p>
          <w:p w14:paraId="6411B850" w14:textId="345C2A08" w:rsidR="008673D0" w:rsidRPr="00B71FBF" w:rsidRDefault="00B71FBF" w:rsidP="00B71FBF">
            <w:pPr>
              <w:spacing w:before="120" w:after="240"/>
              <w:jc w:val="both"/>
            </w:pPr>
            <w:r w:rsidRPr="00B71FBF">
              <w:rPr>
                <w:u w:val="single"/>
              </w:rPr>
              <w:t xml:space="preserve">Zadanie nr 12,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6 798.00 zł</w:t>
            </w:r>
            <w:r w:rsidR="008673D0" w:rsidRPr="00A64E1B">
              <w:rPr>
                <w:bCs/>
              </w:rPr>
              <w:t>.</w:t>
            </w:r>
          </w:p>
          <w:p w14:paraId="16D8C815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15807A24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68C02AD1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D81FB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01A048DD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7D17EF1E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42E61F87" w14:textId="4B02D525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14,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18 229.40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1154557D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6B604EE9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2F1C40A1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51E1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3D7AED0B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2FE4A3B3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14A83AA6" w14:textId="05C4150E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15,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5 097.20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14DEACD4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3D98EF2C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0EECD073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E8A9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60B2850B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3BA6D555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411DFD96" w14:textId="62E07694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16,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1 827.65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36962834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39911C05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5B6215F7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EBA8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2A275457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41DB4BF2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496BF410" w14:textId="45526190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17,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394.00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4D7EEBE5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192C811E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0AE8675E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18D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lastRenderedPageBreak/>
              <w:t>ConvaTec Polska Sp. z o.o.</w:t>
            </w:r>
          </w:p>
          <w:p w14:paraId="57942182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68D65669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64C7715B" w14:textId="0427957D" w:rsidR="008673D0" w:rsidRPr="00B71FBF" w:rsidRDefault="00B71FBF" w:rsidP="00B71FBF">
            <w:pPr>
              <w:spacing w:before="120" w:after="240"/>
              <w:jc w:val="both"/>
            </w:pPr>
            <w:r w:rsidRPr="00B71FBF">
              <w:rPr>
                <w:u w:val="single"/>
              </w:rPr>
              <w:t xml:space="preserve">Zadanie nr 19,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2 857.00 zł</w:t>
            </w:r>
            <w:r w:rsidR="008673D0" w:rsidRPr="00A64E1B">
              <w:rPr>
                <w:bCs/>
              </w:rPr>
              <w:t>.</w:t>
            </w:r>
          </w:p>
          <w:p w14:paraId="5254A1F3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13D5C4B7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5227C725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E05A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6C5486E1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01C749B3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19154B98" w14:textId="3264F79A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20,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35.64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6101B32D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19439E97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6B5D598F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080E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5338EB7C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49AEE231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300EA9B4" w14:textId="2599F82D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21,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11 438.10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3D911D42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031C2FAB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310A0E32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4C17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05FBE37A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2B527FFC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1FBFBB46" w14:textId="61F4AB63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22,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6 321.00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1980303E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65C77CC2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  <w:tr w:rsidR="008673D0" w:rsidRPr="00A64E1B" w14:paraId="1BF37B55" w14:textId="77777777" w:rsidTr="00A64E1B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706" w14:textId="77777777" w:rsidR="00B71FBF" w:rsidRPr="00A64E1B" w:rsidRDefault="00B71FBF" w:rsidP="00B71FBF">
            <w:pPr>
              <w:spacing w:before="60" w:after="40"/>
              <w:jc w:val="both"/>
              <w:rPr>
                <w:b/>
              </w:rPr>
            </w:pPr>
            <w:r w:rsidRPr="00A64E1B">
              <w:rPr>
                <w:b/>
              </w:rPr>
              <w:t>ConvaTec Polska Sp. z o.o.</w:t>
            </w:r>
          </w:p>
          <w:p w14:paraId="2AEE17CE" w14:textId="77777777" w:rsidR="00B71FBF" w:rsidRPr="00A64E1B" w:rsidRDefault="00B71FBF" w:rsidP="00B71FBF">
            <w:pPr>
              <w:jc w:val="both"/>
              <w:rPr>
                <w:bCs/>
              </w:rPr>
            </w:pPr>
            <w:r w:rsidRPr="00A64E1B">
              <w:rPr>
                <w:bCs/>
              </w:rPr>
              <w:t xml:space="preserve">Al. Armii Ludowej 26 </w:t>
            </w:r>
          </w:p>
          <w:p w14:paraId="0B13FD46" w14:textId="77777777" w:rsidR="00B71FBF" w:rsidRPr="00A64E1B" w:rsidRDefault="00B71FBF" w:rsidP="00B71FBF">
            <w:pPr>
              <w:spacing w:after="120"/>
              <w:jc w:val="both"/>
              <w:rPr>
                <w:bCs/>
              </w:rPr>
            </w:pPr>
            <w:r w:rsidRPr="00A64E1B">
              <w:rPr>
                <w:bCs/>
              </w:rPr>
              <w:t>00</w:t>
            </w:r>
            <w:r>
              <w:rPr>
                <w:bCs/>
              </w:rPr>
              <w:t>-</w:t>
            </w:r>
            <w:r w:rsidRPr="00A64E1B">
              <w:rPr>
                <w:bCs/>
              </w:rPr>
              <w:t>609 Warszawa</w:t>
            </w:r>
          </w:p>
          <w:p w14:paraId="02A4A4AD" w14:textId="7AD0D9B2" w:rsidR="008673D0" w:rsidRPr="00B71FBF" w:rsidRDefault="00B71FBF" w:rsidP="00B71FBF">
            <w:pPr>
              <w:spacing w:before="120" w:after="240"/>
              <w:jc w:val="both"/>
              <w:rPr>
                <w:u w:val="single"/>
              </w:rPr>
            </w:pPr>
            <w:r w:rsidRPr="00B71FBF">
              <w:rPr>
                <w:u w:val="single"/>
              </w:rPr>
              <w:t xml:space="preserve">Zadanie nr 23, </w:t>
            </w:r>
            <w:r w:rsidR="008673D0" w:rsidRPr="00B71FBF">
              <w:rPr>
                <w:u w:val="single"/>
              </w:rPr>
              <w:t xml:space="preserve">za cenę brutto </w:t>
            </w:r>
            <w:r w:rsidR="008673D0" w:rsidRPr="00B71FBF">
              <w:rPr>
                <w:b/>
                <w:u w:val="single"/>
              </w:rPr>
              <w:t>940.30 zł</w:t>
            </w:r>
            <w:r w:rsidR="008673D0" w:rsidRPr="00B71FBF">
              <w:rPr>
                <w:bCs/>
                <w:u w:val="single"/>
              </w:rPr>
              <w:t>.</w:t>
            </w:r>
          </w:p>
          <w:p w14:paraId="014E4543" w14:textId="77777777" w:rsidR="008673D0" w:rsidRPr="00A64E1B" w:rsidRDefault="008673D0" w:rsidP="00BF2C89">
            <w:pPr>
              <w:spacing w:before="120" w:line="276" w:lineRule="auto"/>
              <w:jc w:val="both"/>
              <w:rPr>
                <w:color w:val="000000"/>
              </w:rPr>
            </w:pPr>
            <w:r w:rsidRPr="00A64E1B">
              <w:rPr>
                <w:b/>
                <w:bCs/>
                <w:color w:val="000000"/>
              </w:rPr>
              <w:t>Uzasadnienie wyboru</w:t>
            </w:r>
            <w:r w:rsidRPr="00A64E1B">
              <w:rPr>
                <w:color w:val="000000"/>
              </w:rPr>
              <w:t>:</w:t>
            </w:r>
          </w:p>
          <w:p w14:paraId="32C3C89A" w14:textId="77777777" w:rsidR="008673D0" w:rsidRPr="00A64E1B" w:rsidRDefault="008673D0" w:rsidP="00BF2C89">
            <w:pPr>
              <w:pStyle w:val="Nagwek"/>
              <w:tabs>
                <w:tab w:val="left" w:pos="708"/>
              </w:tabs>
              <w:spacing w:after="120"/>
            </w:pPr>
            <w:r w:rsidRPr="00A64E1B">
              <w:t>Oferta spełnia wymagania formalno-prawne i jest zgodna z SWZ.</w:t>
            </w:r>
          </w:p>
        </w:tc>
      </w:tr>
    </w:tbl>
    <w:p w14:paraId="5742CFFE" w14:textId="77777777" w:rsidR="00A02E94" w:rsidRPr="00A64E1B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A64E1B">
        <w:rPr>
          <w:color w:val="000000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3090"/>
        <w:gridCol w:w="2976"/>
        <w:gridCol w:w="1560"/>
      </w:tblGrid>
      <w:tr w:rsidR="00A02E94" w:rsidRPr="00A64E1B" w14:paraId="1ECAB5E8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9321685" w14:textId="77777777" w:rsidR="00A02E94" w:rsidRPr="00A64E1B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A64E1B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196BE96" w14:textId="77777777" w:rsidR="00A02E94" w:rsidRPr="00A64E1B" w:rsidRDefault="00A02E94" w:rsidP="005C35E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A64E1B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F1A6B44" w14:textId="77777777" w:rsidR="00A02E94" w:rsidRPr="00A64E1B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A64E1B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391E352" w14:textId="77777777" w:rsidR="00A02E94" w:rsidRPr="00A64E1B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A64E1B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8673D0" w:rsidRPr="00A64E1B" w14:paraId="1EE33546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45FD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3 - Pakiet nr 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F45E" w14:textId="77777777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59AEA4D8" w14:textId="77777777" w:rsidR="008673D0" w:rsidRPr="00A64E1B" w:rsidRDefault="008673D0" w:rsidP="00BF2C89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1BF6E57C" w14:textId="05E76E9C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 w:rsidR="00B71FBF"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98EA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52A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148E2F1C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66A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5 - Pakiet nr 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D600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074B9EF6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409E2D9E" w14:textId="7B1DF87D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lastRenderedPageBreak/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D719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lastRenderedPageBreak/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A59B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13EF9FAC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6D0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7 - Pakiet nr 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EE0F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0332B249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265E3E85" w14:textId="4AEE3F4F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4BD6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0A36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036E8308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8A21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9 - Pakiet nr 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1185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33F60A23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798F5940" w14:textId="00EFACFF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E63D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05A8B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3C38313F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488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12 - Pakiet nr 12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2B6D" w14:textId="77777777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A64E1B">
              <w:rPr>
                <w:b/>
                <w:bCs/>
                <w:sz w:val="20"/>
                <w:szCs w:val="20"/>
              </w:rPr>
              <w:t>Delfarma</w:t>
            </w:r>
            <w:proofErr w:type="spellEnd"/>
            <w:r w:rsidRPr="00A64E1B">
              <w:rPr>
                <w:b/>
                <w:bCs/>
                <w:sz w:val="20"/>
                <w:szCs w:val="20"/>
              </w:rPr>
              <w:t xml:space="preserve"> Sp. z o.o.</w:t>
            </w:r>
          </w:p>
          <w:p w14:paraId="00ABB9E9" w14:textId="77777777" w:rsidR="008673D0" w:rsidRPr="00A64E1B" w:rsidRDefault="008673D0" w:rsidP="00BF2C89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ul. Św. Teresy od Dzieciątka Jezus 111</w:t>
            </w:r>
          </w:p>
          <w:p w14:paraId="5707D3CB" w14:textId="77777777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91-222 Łódź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FCC5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F7B1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662447FB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FFBF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12 - Pakiet nr 12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414D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 xml:space="preserve">Zarys International Group </w:t>
            </w:r>
            <w:r>
              <w:rPr>
                <w:b/>
                <w:bCs/>
                <w:sz w:val="20"/>
                <w:szCs w:val="20"/>
              </w:rPr>
              <w:t xml:space="preserve">Sp. z o.o. Sp.k. </w:t>
            </w:r>
          </w:p>
          <w:p w14:paraId="76622287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A64E1B">
              <w:rPr>
                <w:sz w:val="20"/>
                <w:szCs w:val="20"/>
              </w:rPr>
              <w:t>Pod Borem 18</w:t>
            </w:r>
          </w:p>
          <w:p w14:paraId="5D7EC159" w14:textId="2DD3830A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41-808 Zabrze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4D7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- 94.52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E223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94,52</w:t>
            </w:r>
          </w:p>
        </w:tc>
      </w:tr>
      <w:tr w:rsidR="008673D0" w:rsidRPr="00A64E1B" w14:paraId="5B910CAA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C8A5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14 - Pakiet nr 14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FE29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3AB0272C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3FB17E76" w14:textId="12DB8701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3C6D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3E6FC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7EA15720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BBA9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15 - Pakiet nr 15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4DA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27E47F24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1294A23D" w14:textId="03EE49F2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AC04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F596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568C8E3C" w14:textId="77777777" w:rsidTr="00B71FBF">
        <w:trPr>
          <w:trHeight w:val="391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6C7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16 - Pakiet nr 16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4EC2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003E51FB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342130BB" w14:textId="71DBB411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46EE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FFDD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18CF9843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828A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17 - Pakiet nr 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57F3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55EEC51E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5B78205B" w14:textId="440CE072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1DB9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13CE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7883330A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EE52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17 - Pakiet nr 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3B187" w14:textId="74CF2D7B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 xml:space="preserve">Zarys International Group </w:t>
            </w:r>
            <w:r w:rsidR="00B71FBF">
              <w:rPr>
                <w:b/>
                <w:bCs/>
                <w:sz w:val="20"/>
                <w:szCs w:val="20"/>
              </w:rPr>
              <w:t xml:space="preserve">Sp. z o.o. Sp.k. </w:t>
            </w:r>
          </w:p>
          <w:p w14:paraId="780E7E0D" w14:textId="56843519" w:rsidR="008673D0" w:rsidRPr="00A64E1B" w:rsidRDefault="00B71FBF" w:rsidP="00BF2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8673D0" w:rsidRPr="00A64E1B">
              <w:rPr>
                <w:sz w:val="20"/>
                <w:szCs w:val="20"/>
              </w:rPr>
              <w:t>Pod Borem 18</w:t>
            </w:r>
          </w:p>
          <w:p w14:paraId="5F06BC38" w14:textId="77777777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41-808 Zabrze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82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- 87.36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CB03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87,36</w:t>
            </w:r>
          </w:p>
        </w:tc>
      </w:tr>
      <w:tr w:rsidR="008673D0" w:rsidRPr="00A64E1B" w14:paraId="13D5F698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F7B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17 - Pakiet nr 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6B9E" w14:textId="77777777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Paul Hartmann Polska Sp. z o.o.</w:t>
            </w:r>
          </w:p>
          <w:p w14:paraId="371D3ADB" w14:textId="729EA506" w:rsidR="008673D0" w:rsidRPr="00A64E1B" w:rsidRDefault="00B71FBF" w:rsidP="00BF2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8673D0" w:rsidRPr="00A64E1B">
              <w:rPr>
                <w:sz w:val="20"/>
                <w:szCs w:val="20"/>
              </w:rPr>
              <w:t>Żeromskiego 17</w:t>
            </w:r>
          </w:p>
          <w:p w14:paraId="7767AEB5" w14:textId="77777777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95-200 Pabianice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5D1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- 53.83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7D8B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53,83</w:t>
            </w:r>
          </w:p>
        </w:tc>
      </w:tr>
      <w:tr w:rsidR="008673D0" w:rsidRPr="00A64E1B" w14:paraId="5AF17210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E86F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17 - Pakiet nr 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9B2D" w14:textId="34C7AA6A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A64E1B">
              <w:rPr>
                <w:b/>
                <w:bCs/>
                <w:sz w:val="20"/>
                <w:szCs w:val="20"/>
              </w:rPr>
              <w:t>EUMed</w:t>
            </w:r>
            <w:proofErr w:type="spellEnd"/>
            <w:r w:rsidRPr="00A64E1B">
              <w:rPr>
                <w:b/>
                <w:bCs/>
                <w:sz w:val="20"/>
                <w:szCs w:val="20"/>
              </w:rPr>
              <w:t xml:space="preserve"> </w:t>
            </w:r>
            <w:r w:rsidR="00B71FBF">
              <w:rPr>
                <w:b/>
                <w:bCs/>
                <w:sz w:val="20"/>
                <w:szCs w:val="20"/>
              </w:rPr>
              <w:t xml:space="preserve">Sp. z o.o. </w:t>
            </w:r>
          </w:p>
          <w:p w14:paraId="1E33F7AC" w14:textId="68999647" w:rsidR="008673D0" w:rsidRPr="00A64E1B" w:rsidRDefault="00B71FBF" w:rsidP="00BF2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8673D0" w:rsidRPr="00A64E1B">
              <w:rPr>
                <w:sz w:val="20"/>
                <w:szCs w:val="20"/>
              </w:rPr>
              <w:t>Chłopickiego 50</w:t>
            </w:r>
          </w:p>
          <w:p w14:paraId="4AB151A8" w14:textId="67271E8C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04</w:t>
            </w:r>
            <w:r w:rsidR="00B71FBF"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275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6818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- 3.32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2C26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3,32</w:t>
            </w:r>
          </w:p>
        </w:tc>
      </w:tr>
      <w:tr w:rsidR="008673D0" w:rsidRPr="00A64E1B" w14:paraId="677FD851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EB2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19 - Pakiet nr 19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50D3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2AD99B26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6A7C4370" w14:textId="7921DB3D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1134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D8D9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26A319F9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9350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20 - Pakiet nr 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58B3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330EAA30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6C644763" w14:textId="54A3C123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81EC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C1660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49BD1BCD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28AB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21 - Pakiet nr 21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2254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64F9F523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62073AD9" w14:textId="643E2D09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E75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305C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6C0D1B49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7444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22 - Pakiet nr 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FEF0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60E62017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2BF3C556" w14:textId="776A0990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3368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FB57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  <w:tr w:rsidR="008673D0" w:rsidRPr="00A64E1B" w14:paraId="53ED93AF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A1D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23 - Pakiet nr 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17B" w14:textId="77777777" w:rsidR="008673D0" w:rsidRPr="00A64E1B" w:rsidRDefault="008673D0" w:rsidP="00BF2C89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Mölnlycke Health Care Polska z o.o.</w:t>
            </w:r>
          </w:p>
          <w:p w14:paraId="39FA9FC1" w14:textId="3AB872E1" w:rsidR="008673D0" w:rsidRPr="00A64E1B" w:rsidRDefault="00B71FBF" w:rsidP="00BF2C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</w:t>
            </w:r>
            <w:r w:rsidR="00C567AE">
              <w:rPr>
                <w:sz w:val="20"/>
                <w:szCs w:val="20"/>
              </w:rPr>
              <w:t xml:space="preserve"> </w:t>
            </w:r>
            <w:r w:rsidR="008673D0" w:rsidRPr="00A64E1B">
              <w:rPr>
                <w:sz w:val="20"/>
                <w:szCs w:val="20"/>
              </w:rPr>
              <w:t>Okopowa 58/72</w:t>
            </w:r>
          </w:p>
          <w:p w14:paraId="5ECF814F" w14:textId="77777777" w:rsidR="008673D0" w:rsidRPr="00A64E1B" w:rsidRDefault="008673D0" w:rsidP="00BF2C89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01-042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9781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- 90.21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079C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90,21</w:t>
            </w:r>
          </w:p>
        </w:tc>
      </w:tr>
      <w:tr w:rsidR="008673D0" w:rsidRPr="00A64E1B" w14:paraId="224A98FA" w14:textId="77777777" w:rsidTr="00B71FBF"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7A43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lastRenderedPageBreak/>
              <w:t>23 - Pakiet nr 23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00F6C" w14:textId="77777777" w:rsidR="00B71FBF" w:rsidRPr="00A64E1B" w:rsidRDefault="00B71FBF" w:rsidP="00B71FBF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A64E1B">
              <w:rPr>
                <w:b/>
                <w:bCs/>
                <w:sz w:val="20"/>
                <w:szCs w:val="20"/>
              </w:rPr>
              <w:t>ConvaTec Polska Sp. z o.o.</w:t>
            </w:r>
          </w:p>
          <w:p w14:paraId="7DDC77CD" w14:textId="77777777" w:rsidR="00B71FBF" w:rsidRPr="00A64E1B" w:rsidRDefault="00B71FBF" w:rsidP="00B71FBF">
            <w:pPr>
              <w:rPr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Al. Armii Ludowej 26</w:t>
            </w:r>
          </w:p>
          <w:p w14:paraId="3A101889" w14:textId="0DECDDF3" w:rsidR="008673D0" w:rsidRPr="00A64E1B" w:rsidRDefault="00B71FBF" w:rsidP="00B71FBF">
            <w:pPr>
              <w:spacing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-</w:t>
            </w:r>
            <w:r w:rsidRPr="00A64E1B">
              <w:rPr>
                <w:sz w:val="20"/>
                <w:szCs w:val="20"/>
              </w:rPr>
              <w:t>609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586" w14:textId="77777777" w:rsidR="008673D0" w:rsidRPr="00A64E1B" w:rsidRDefault="008673D0" w:rsidP="00BF2C89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52C8" w14:textId="77777777" w:rsidR="008673D0" w:rsidRPr="00A64E1B" w:rsidRDefault="008673D0" w:rsidP="00BF2C89">
            <w:pPr>
              <w:jc w:val="center"/>
              <w:rPr>
                <w:color w:val="000000"/>
                <w:sz w:val="20"/>
                <w:szCs w:val="20"/>
              </w:rPr>
            </w:pPr>
            <w:r w:rsidRPr="00A64E1B">
              <w:rPr>
                <w:sz w:val="20"/>
                <w:szCs w:val="20"/>
              </w:rPr>
              <w:t xml:space="preserve">  100,00</w:t>
            </w:r>
          </w:p>
        </w:tc>
      </w:tr>
    </w:tbl>
    <w:p w14:paraId="1023A123" w14:textId="77777777" w:rsidR="00A02E94" w:rsidRPr="00A64E1B" w:rsidRDefault="00A02E94" w:rsidP="00A02E94">
      <w:pPr>
        <w:spacing w:before="120"/>
        <w:jc w:val="both"/>
        <w:rPr>
          <w:color w:val="000000"/>
        </w:rPr>
      </w:pPr>
    </w:p>
    <w:p w14:paraId="41E96620" w14:textId="77777777" w:rsidR="00A02E94" w:rsidRPr="00A64E1B" w:rsidRDefault="00A02E94" w:rsidP="00A02E94">
      <w:pPr>
        <w:spacing w:after="120"/>
        <w:jc w:val="both"/>
        <w:rPr>
          <w:color w:val="000000"/>
        </w:rPr>
      </w:pPr>
      <w:r w:rsidRPr="00A64E1B">
        <w:rPr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A64E1B" w14:paraId="503F010D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31FFAC1F" w14:textId="77777777" w:rsidR="00A02E94" w:rsidRPr="00A64E1B" w:rsidRDefault="00A02E94" w:rsidP="005C35EA">
            <w:pPr>
              <w:spacing w:before="60" w:after="60"/>
              <w:jc w:val="center"/>
              <w:rPr>
                <w:b/>
              </w:rPr>
            </w:pPr>
            <w:r w:rsidRPr="00A64E1B">
              <w:rPr>
                <w:b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387AFA94" w14:textId="77777777" w:rsidR="00A02E94" w:rsidRPr="00A64E1B" w:rsidRDefault="00A02E94" w:rsidP="005C35EA">
            <w:pPr>
              <w:spacing w:before="60" w:after="60"/>
              <w:jc w:val="center"/>
              <w:rPr>
                <w:b/>
              </w:rPr>
            </w:pPr>
            <w:r w:rsidRPr="00A64E1B">
              <w:rPr>
                <w:b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60EBC705" w14:textId="77777777" w:rsidR="00A02E94" w:rsidRPr="00A64E1B" w:rsidRDefault="00A02E94" w:rsidP="005C35EA">
            <w:pPr>
              <w:spacing w:before="60" w:after="60"/>
              <w:jc w:val="center"/>
              <w:rPr>
                <w:b/>
              </w:rPr>
            </w:pPr>
            <w:r w:rsidRPr="00A64E1B">
              <w:rPr>
                <w:b/>
              </w:rPr>
              <w:t>Uzasadnienie odrzucenia oferty</w:t>
            </w:r>
          </w:p>
        </w:tc>
      </w:tr>
      <w:tr w:rsidR="00A02E94" w:rsidRPr="00A64E1B" w14:paraId="4CBCF159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C1841B1" w14:textId="77777777" w:rsidR="00A02E94" w:rsidRPr="00A64E1B" w:rsidRDefault="00A02E94" w:rsidP="005C35EA">
            <w:pPr>
              <w:spacing w:before="40"/>
              <w:jc w:val="center"/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9CE157" w14:textId="77777777" w:rsidR="00A02E94" w:rsidRPr="00A64E1B" w:rsidRDefault="00A02E94" w:rsidP="005C35EA">
            <w:pPr>
              <w:spacing w:before="60" w:after="40"/>
              <w:rPr>
                <w:b/>
                <w:bCs/>
              </w:rPr>
            </w:pPr>
          </w:p>
          <w:p w14:paraId="427DAFBB" w14:textId="77777777" w:rsidR="00A02E94" w:rsidRPr="00A64E1B" w:rsidRDefault="00A02E94" w:rsidP="005C35EA">
            <w:r w:rsidRPr="00A64E1B">
              <w:t xml:space="preserve">  </w:t>
            </w:r>
          </w:p>
          <w:p w14:paraId="6ACB6CB3" w14:textId="77777777" w:rsidR="00A02E94" w:rsidRPr="00A64E1B" w:rsidRDefault="00A02E94" w:rsidP="005C35EA">
            <w:pPr>
              <w:spacing w:after="60"/>
            </w:pPr>
            <w:r w:rsidRPr="00A64E1B"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E0A8EA" w14:textId="77777777" w:rsidR="00A02E94" w:rsidRPr="00A64E1B" w:rsidRDefault="00A02E94" w:rsidP="00A64E1B">
            <w:pPr>
              <w:spacing w:before="60" w:after="40"/>
            </w:pPr>
          </w:p>
        </w:tc>
      </w:tr>
    </w:tbl>
    <w:p w14:paraId="0783C318" w14:textId="77777777" w:rsidR="00A02E94" w:rsidRPr="00A64E1B" w:rsidRDefault="00A02E94" w:rsidP="00A02E94">
      <w:pPr>
        <w:spacing w:before="120" w:after="120"/>
        <w:jc w:val="both"/>
        <w:rPr>
          <w:color w:val="000000"/>
          <w:sz w:val="16"/>
          <w:szCs w:val="16"/>
        </w:rPr>
      </w:pPr>
    </w:p>
    <w:p w14:paraId="64E02870" w14:textId="77777777" w:rsidR="00A02E94" w:rsidRPr="00A64E1B" w:rsidRDefault="00A02E94" w:rsidP="00A02E94">
      <w:pPr>
        <w:spacing w:after="40" w:line="276" w:lineRule="auto"/>
        <w:jc w:val="both"/>
      </w:pPr>
      <w:r w:rsidRPr="00A64E1B">
        <w:t>Informacja o terminie zawarcia umowy:</w:t>
      </w:r>
    </w:p>
    <w:p w14:paraId="067C3DC9" w14:textId="77777777" w:rsidR="00A02E94" w:rsidRPr="00A64E1B" w:rsidRDefault="00A02E94" w:rsidP="00A02E94">
      <w:pPr>
        <w:spacing w:after="120" w:line="276" w:lineRule="auto"/>
        <w:jc w:val="both"/>
      </w:pPr>
      <w:r w:rsidRPr="00A64E1B">
        <w:t xml:space="preserve">Umowa w sprawie zamówienia publicznego, zgodnie z art. 308 ust. 2 ustawy </w:t>
      </w:r>
      <w:proofErr w:type="spellStart"/>
      <w:r w:rsidRPr="00A64E1B">
        <w:t>Pzp</w:t>
      </w:r>
      <w:proofErr w:type="spellEnd"/>
      <w:r w:rsidRPr="00A64E1B">
        <w:t xml:space="preserve">, zostanie zawarta, z uwzględnieniem art. 577 ustawy </w:t>
      </w:r>
      <w:proofErr w:type="spellStart"/>
      <w:r w:rsidRPr="00A64E1B">
        <w:t>Pzp</w:t>
      </w:r>
      <w:proofErr w:type="spellEnd"/>
      <w:r w:rsidRPr="00A64E1B">
        <w:t xml:space="preserve">, w terminie </w:t>
      </w:r>
      <w:r w:rsidR="008673D0" w:rsidRPr="00A64E1B">
        <w:t>nie krótszym niż 10 dni od dnia przesłania niniejszego zawiadomienia o wyborze najkorzystniejszej oferty.</w:t>
      </w:r>
    </w:p>
    <w:p w14:paraId="675B0D7A" w14:textId="77777777" w:rsidR="00A02E94" w:rsidRPr="00A64E1B" w:rsidRDefault="00A02E94" w:rsidP="00A02E94">
      <w:pPr>
        <w:spacing w:line="276" w:lineRule="auto"/>
        <w:jc w:val="both"/>
      </w:pPr>
      <w:r w:rsidRPr="00A64E1B"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A64E1B">
        <w:t>Pzp</w:t>
      </w:r>
      <w:proofErr w:type="spellEnd"/>
      <w:r w:rsidRPr="00A64E1B">
        <w:t>.</w:t>
      </w:r>
    </w:p>
    <w:p w14:paraId="2B20E9C6" w14:textId="77777777" w:rsidR="00A02E94" w:rsidRPr="00A64E1B" w:rsidRDefault="00A02E94" w:rsidP="00A02E94">
      <w:pPr>
        <w:spacing w:line="360" w:lineRule="auto"/>
        <w:jc w:val="both"/>
        <w:rPr>
          <w:bCs/>
        </w:rPr>
      </w:pPr>
    </w:p>
    <w:bookmarkEnd w:id="0"/>
    <w:p w14:paraId="29B80D1C" w14:textId="77777777" w:rsidR="00511306" w:rsidRDefault="00511306" w:rsidP="00511306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14DBB19C" w14:textId="77777777" w:rsidR="00511306" w:rsidRDefault="00511306" w:rsidP="0051130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4B395742" w14:textId="77777777" w:rsidR="00511306" w:rsidRDefault="00511306" w:rsidP="00511306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71D5518B" w14:textId="77777777" w:rsidR="00511306" w:rsidRDefault="00511306" w:rsidP="00511306">
      <w:pPr>
        <w:ind w:firstLine="425"/>
        <w:jc w:val="center"/>
        <w:rPr>
          <w:i/>
          <w:sz w:val="20"/>
        </w:rPr>
      </w:pPr>
      <w:r>
        <w:rPr>
          <w:sz w:val="22"/>
          <w:szCs w:val="22"/>
        </w:rPr>
        <w:t xml:space="preserve">                                                             Piotr Nowicki</w:t>
      </w:r>
    </w:p>
    <w:p w14:paraId="1FA64825" w14:textId="77777777" w:rsidR="00511306" w:rsidRDefault="00511306" w:rsidP="00511306">
      <w:pPr>
        <w:ind w:firstLine="425"/>
        <w:jc w:val="center"/>
        <w:rPr>
          <w:i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</w:t>
      </w:r>
    </w:p>
    <w:p w14:paraId="6AF5A2F0" w14:textId="77777777" w:rsidR="008642B3" w:rsidRPr="00A64E1B" w:rsidRDefault="008642B3" w:rsidP="00A02E94"/>
    <w:sectPr w:rsidR="008642B3" w:rsidRPr="00A64E1B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B717" w14:textId="77777777" w:rsidR="0031626B" w:rsidRDefault="0031626B">
      <w:r>
        <w:separator/>
      </w:r>
    </w:p>
  </w:endnote>
  <w:endnote w:type="continuationSeparator" w:id="0">
    <w:p w14:paraId="30DF5356" w14:textId="77777777" w:rsidR="0031626B" w:rsidRDefault="0031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1C7B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BE1F3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507DB0E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596B6F44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E414E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4B22D" w14:textId="77777777" w:rsidR="0031626B" w:rsidRDefault="0031626B">
      <w:r>
        <w:separator/>
      </w:r>
    </w:p>
  </w:footnote>
  <w:footnote w:type="continuationSeparator" w:id="0">
    <w:p w14:paraId="329B5B5F" w14:textId="77777777" w:rsidR="0031626B" w:rsidRDefault="00316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25B56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655DF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8A2E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6B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1626B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11306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673D0"/>
    <w:rsid w:val="008A6C10"/>
    <w:rsid w:val="008E5102"/>
    <w:rsid w:val="00915B9E"/>
    <w:rsid w:val="00952256"/>
    <w:rsid w:val="0097748A"/>
    <w:rsid w:val="009F0E5C"/>
    <w:rsid w:val="00A029B8"/>
    <w:rsid w:val="00A02E94"/>
    <w:rsid w:val="00A64E1B"/>
    <w:rsid w:val="00A91321"/>
    <w:rsid w:val="00AA02AC"/>
    <w:rsid w:val="00B32D12"/>
    <w:rsid w:val="00B464D3"/>
    <w:rsid w:val="00B71FBF"/>
    <w:rsid w:val="00B8185B"/>
    <w:rsid w:val="00BC6F7F"/>
    <w:rsid w:val="00BD2174"/>
    <w:rsid w:val="00C423DD"/>
    <w:rsid w:val="00C567AE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04D5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0EED2"/>
  <w15:chartTrackingRefBased/>
  <w15:docId w15:val="{74337394-1C9E-4147-B77E-22FC9C3A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5</Pages>
  <Words>1056</Words>
  <Characters>5481</Characters>
  <Application>Microsoft Office Word</Application>
  <DocSecurity>0</DocSecurity>
  <Lines>45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6</cp:revision>
  <cp:lastPrinted>2023-07-19T08:40:00Z</cp:lastPrinted>
  <dcterms:created xsi:type="dcterms:W3CDTF">2023-07-18T12:35:00Z</dcterms:created>
  <dcterms:modified xsi:type="dcterms:W3CDTF">2023-07-19T12:02:00Z</dcterms:modified>
</cp:coreProperties>
</file>